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5581A" w14:textId="77777777" w:rsidR="00962798" w:rsidRDefault="00962798" w:rsidP="00CE3D59"/>
    <w:p w14:paraId="43C1B45D" w14:textId="77777777" w:rsidR="00B176D7" w:rsidRDefault="00B176D7" w:rsidP="00962798">
      <w:pPr>
        <w:rPr>
          <w:rFonts w:ascii="Times New Roman" w:hAnsi="Times New Roman" w:cs="Times New Roman"/>
        </w:rPr>
      </w:pPr>
    </w:p>
    <w:p w14:paraId="7931223B" w14:textId="77777777" w:rsidR="00B176D7" w:rsidRDefault="00B176D7" w:rsidP="00962798">
      <w:pPr>
        <w:rPr>
          <w:rFonts w:ascii="Times New Roman" w:hAnsi="Times New Roman" w:cs="Times New Roman"/>
        </w:rPr>
      </w:pPr>
    </w:p>
    <w:p w14:paraId="090360DE" w14:textId="77777777" w:rsidR="00F767D8" w:rsidRDefault="00005F6C" w:rsidP="00962798">
      <w:pPr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lang w:val="et-EE"/>
        </w:rPr>
        <w:t>Eesti Geoloogiateenistus</w:t>
      </w:r>
      <w:r w:rsidR="009217DF">
        <w:rPr>
          <w:rFonts w:ascii="Times New Roman" w:hAnsi="Times New Roman" w:cs="Times New Roman"/>
          <w:lang w:val="et-EE"/>
        </w:rPr>
        <w:tab/>
      </w:r>
      <w:r w:rsidR="00FD48D8" w:rsidRPr="00FD48D8">
        <w:rPr>
          <w:rFonts w:ascii="Times New Roman" w:hAnsi="Times New Roman" w:cs="Times New Roman"/>
          <w:lang w:val="et-EE"/>
        </w:rPr>
        <w:tab/>
      </w:r>
      <w:r w:rsidR="00962798" w:rsidRPr="00FD48D8">
        <w:rPr>
          <w:rFonts w:ascii="Times New Roman" w:hAnsi="Times New Roman" w:cs="Times New Roman"/>
          <w:lang w:val="et-EE"/>
        </w:rPr>
        <w:tab/>
      </w:r>
      <w:r w:rsidR="00962798" w:rsidRPr="00FD48D8">
        <w:rPr>
          <w:rFonts w:ascii="Times New Roman" w:hAnsi="Times New Roman" w:cs="Times New Roman"/>
          <w:lang w:val="et-EE"/>
        </w:rPr>
        <w:tab/>
      </w:r>
      <w:r w:rsidR="00962798" w:rsidRPr="00FD48D8">
        <w:rPr>
          <w:rFonts w:ascii="Times New Roman" w:hAnsi="Times New Roman" w:cs="Times New Roman"/>
          <w:lang w:val="et-EE"/>
        </w:rPr>
        <w:tab/>
      </w:r>
      <w:r w:rsidR="00646AB2">
        <w:rPr>
          <w:rFonts w:ascii="Times New Roman" w:hAnsi="Times New Roman" w:cs="Times New Roman"/>
          <w:lang w:val="et-EE"/>
        </w:rPr>
        <w:tab/>
      </w:r>
      <w:r w:rsidR="00646AB2">
        <w:rPr>
          <w:rFonts w:ascii="Times New Roman" w:hAnsi="Times New Roman" w:cs="Times New Roman"/>
          <w:lang w:val="et-EE"/>
        </w:rPr>
        <w:tab/>
      </w:r>
      <w:r w:rsidR="0017155A">
        <w:rPr>
          <w:rFonts w:ascii="Times New Roman" w:hAnsi="Times New Roman" w:cs="Times New Roman"/>
          <w:lang w:val="et-EE"/>
        </w:rPr>
        <w:t xml:space="preserve"> </w:t>
      </w:r>
    </w:p>
    <w:p w14:paraId="7CB1A044" w14:textId="13DE82E9" w:rsidR="00962798" w:rsidRPr="00FD48D8" w:rsidRDefault="00F767D8" w:rsidP="00962798">
      <w:pPr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lang w:val="et-EE"/>
        </w:rPr>
        <w:t>info@egt.ee</w:t>
      </w:r>
      <w:r w:rsidR="00B176D7" w:rsidRPr="00FD48D8">
        <w:rPr>
          <w:rFonts w:ascii="Times New Roman" w:hAnsi="Times New Roman" w:cs="Times New Roman"/>
          <w:lang w:val="et-EE"/>
        </w:rPr>
        <w:tab/>
      </w:r>
      <w:r w:rsidR="00B176D7" w:rsidRPr="00FD48D8">
        <w:rPr>
          <w:rFonts w:ascii="Times New Roman" w:hAnsi="Times New Roman" w:cs="Times New Roman"/>
          <w:lang w:val="et-EE"/>
        </w:rPr>
        <w:tab/>
      </w:r>
      <w:r w:rsidR="00B176D7" w:rsidRPr="00FD48D8">
        <w:rPr>
          <w:rFonts w:ascii="Times New Roman" w:hAnsi="Times New Roman" w:cs="Times New Roman"/>
          <w:lang w:val="et-EE"/>
        </w:rPr>
        <w:tab/>
        <w:t xml:space="preserve">  </w:t>
      </w:r>
      <w:r w:rsidR="00962798" w:rsidRPr="00FD48D8">
        <w:rPr>
          <w:rFonts w:ascii="Times New Roman" w:hAnsi="Times New Roman" w:cs="Times New Roman"/>
          <w:lang w:val="et-EE"/>
        </w:rPr>
        <w:t xml:space="preserve">       </w:t>
      </w:r>
      <w:r w:rsidR="00646AB2">
        <w:rPr>
          <w:rFonts w:ascii="Times New Roman" w:hAnsi="Times New Roman" w:cs="Times New Roman"/>
          <w:lang w:val="et-EE"/>
        </w:rPr>
        <w:tab/>
      </w:r>
      <w:r w:rsidR="00641088">
        <w:rPr>
          <w:rFonts w:ascii="Times New Roman" w:hAnsi="Times New Roman" w:cs="Times New Roman"/>
          <w:lang w:val="et-EE"/>
        </w:rPr>
        <w:tab/>
      </w:r>
      <w:r w:rsidR="00230D29">
        <w:rPr>
          <w:rFonts w:ascii="Times New Roman" w:hAnsi="Times New Roman" w:cs="Times New Roman"/>
          <w:lang w:val="et-EE"/>
        </w:rPr>
        <w:tab/>
      </w:r>
      <w:r w:rsidR="00230D29">
        <w:rPr>
          <w:rFonts w:ascii="Times New Roman" w:hAnsi="Times New Roman" w:cs="Times New Roman"/>
          <w:lang w:val="et-EE"/>
        </w:rPr>
        <w:tab/>
      </w:r>
      <w:r w:rsidR="00962798" w:rsidRPr="00FD48D8">
        <w:rPr>
          <w:rFonts w:ascii="Times New Roman" w:hAnsi="Times New Roman" w:cs="Times New Roman"/>
          <w:lang w:val="et-EE"/>
        </w:rPr>
        <w:t xml:space="preserve">Meie: </w:t>
      </w:r>
      <w:r>
        <w:rPr>
          <w:rFonts w:ascii="Times New Roman" w:hAnsi="Times New Roman" w:cs="Times New Roman"/>
          <w:lang w:val="et-EE"/>
        </w:rPr>
        <w:t>09</w:t>
      </w:r>
      <w:r w:rsidR="00962798" w:rsidRPr="00FD48D8">
        <w:rPr>
          <w:rFonts w:ascii="Times New Roman" w:hAnsi="Times New Roman" w:cs="Times New Roman"/>
          <w:lang w:val="et-EE"/>
        </w:rPr>
        <w:t>.</w:t>
      </w:r>
      <w:r w:rsidR="004C095E">
        <w:rPr>
          <w:rFonts w:ascii="Times New Roman" w:hAnsi="Times New Roman" w:cs="Times New Roman"/>
          <w:lang w:val="et-EE"/>
        </w:rPr>
        <w:t>0</w:t>
      </w:r>
      <w:r w:rsidR="00641DA9">
        <w:rPr>
          <w:rFonts w:ascii="Times New Roman" w:hAnsi="Times New Roman" w:cs="Times New Roman"/>
          <w:lang w:val="et-EE"/>
        </w:rPr>
        <w:t>9</w:t>
      </w:r>
      <w:r w:rsidR="00962798" w:rsidRPr="00FD48D8">
        <w:rPr>
          <w:rFonts w:ascii="Times New Roman" w:hAnsi="Times New Roman" w:cs="Times New Roman"/>
          <w:lang w:val="et-EE"/>
        </w:rPr>
        <w:t>.20</w:t>
      </w:r>
      <w:r w:rsidR="00E3486B">
        <w:rPr>
          <w:rFonts w:ascii="Times New Roman" w:hAnsi="Times New Roman" w:cs="Times New Roman"/>
          <w:lang w:val="et-EE"/>
        </w:rPr>
        <w:t>2</w:t>
      </w:r>
      <w:r w:rsidR="00641DA9">
        <w:rPr>
          <w:rFonts w:ascii="Times New Roman" w:hAnsi="Times New Roman" w:cs="Times New Roman"/>
          <w:lang w:val="et-EE"/>
        </w:rPr>
        <w:t>6</w:t>
      </w:r>
      <w:r w:rsidR="00962798" w:rsidRPr="00FD48D8">
        <w:rPr>
          <w:rFonts w:ascii="Times New Roman" w:hAnsi="Times New Roman" w:cs="Times New Roman"/>
          <w:lang w:val="et-EE"/>
        </w:rPr>
        <w:t xml:space="preserve"> nr </w:t>
      </w:r>
      <w:r w:rsidR="003C6BA4">
        <w:rPr>
          <w:rFonts w:ascii="Times New Roman" w:hAnsi="Times New Roman" w:cs="Times New Roman"/>
          <w:lang w:val="et-EE"/>
        </w:rPr>
        <w:t>5-8</w:t>
      </w:r>
      <w:r w:rsidR="00962798" w:rsidRPr="00FD48D8">
        <w:rPr>
          <w:rFonts w:ascii="Times New Roman" w:hAnsi="Times New Roman" w:cs="Times New Roman"/>
          <w:lang w:val="et-EE"/>
        </w:rPr>
        <w:t>/</w:t>
      </w:r>
      <w:r w:rsidR="00944DAC">
        <w:rPr>
          <w:rFonts w:ascii="Times New Roman" w:hAnsi="Times New Roman" w:cs="Times New Roman"/>
          <w:lang w:val="et-EE"/>
        </w:rPr>
        <w:t>135</w:t>
      </w:r>
      <w:r w:rsidR="00A87272">
        <w:rPr>
          <w:rFonts w:ascii="Times New Roman" w:hAnsi="Times New Roman" w:cs="Times New Roman"/>
          <w:lang w:val="et-EE"/>
        </w:rPr>
        <w:t>-</w:t>
      </w:r>
      <w:r w:rsidR="00EB7931">
        <w:rPr>
          <w:rFonts w:ascii="Times New Roman" w:hAnsi="Times New Roman" w:cs="Times New Roman"/>
          <w:lang w:val="et-EE"/>
        </w:rPr>
        <w:t>2</w:t>
      </w:r>
    </w:p>
    <w:p w14:paraId="698DD183" w14:textId="77777777" w:rsidR="00230D29" w:rsidRPr="00FD48D8" w:rsidRDefault="00230D29" w:rsidP="00962798">
      <w:pPr>
        <w:rPr>
          <w:rFonts w:ascii="Times New Roman" w:hAnsi="Times New Roman" w:cs="Times New Roman"/>
          <w:b/>
          <w:lang w:val="et-EE"/>
        </w:rPr>
      </w:pPr>
    </w:p>
    <w:p w14:paraId="4BE5C1F6" w14:textId="77777777" w:rsidR="003154E9" w:rsidRDefault="003154E9" w:rsidP="00962798">
      <w:pPr>
        <w:jc w:val="both"/>
        <w:rPr>
          <w:rFonts w:ascii="Times New Roman" w:hAnsi="Times New Roman" w:cs="Times New Roman"/>
          <w:b/>
          <w:lang w:val="et-EE"/>
        </w:rPr>
      </w:pPr>
    </w:p>
    <w:p w14:paraId="7315E008" w14:textId="77777777" w:rsidR="00230D29" w:rsidRDefault="00230D29" w:rsidP="00962798">
      <w:pPr>
        <w:jc w:val="both"/>
        <w:rPr>
          <w:rFonts w:ascii="Times New Roman" w:hAnsi="Times New Roman" w:cs="Times New Roman"/>
          <w:b/>
          <w:lang w:val="et-EE"/>
        </w:rPr>
      </w:pPr>
    </w:p>
    <w:p w14:paraId="484EE284" w14:textId="6F055E8D" w:rsidR="001203A8" w:rsidRPr="00534801" w:rsidRDefault="00641DA9" w:rsidP="00962798">
      <w:pPr>
        <w:jc w:val="both"/>
        <w:rPr>
          <w:rFonts w:ascii="Times New Roman" w:hAnsi="Times New Roman" w:cs="Times New Roman"/>
          <w:b/>
          <w:lang w:val="et-EE"/>
        </w:rPr>
      </w:pPr>
      <w:r>
        <w:rPr>
          <w:rFonts w:ascii="Times New Roman" w:hAnsi="Times New Roman" w:cs="Times New Roman"/>
          <w:b/>
          <w:lang w:val="et-EE"/>
        </w:rPr>
        <w:t xml:space="preserve">Riigi huvi väljaselgitamine </w:t>
      </w:r>
      <w:r w:rsidR="007D2A09">
        <w:rPr>
          <w:rFonts w:ascii="Times New Roman" w:hAnsi="Times New Roman" w:cs="Times New Roman"/>
          <w:b/>
          <w:lang w:val="et-EE"/>
        </w:rPr>
        <w:t>(</w:t>
      </w:r>
      <w:r>
        <w:rPr>
          <w:rFonts w:ascii="Times New Roman" w:hAnsi="Times New Roman" w:cs="Times New Roman"/>
          <w:b/>
          <w:lang w:val="et-EE"/>
        </w:rPr>
        <w:t>Allika, Puhatu küla, A</w:t>
      </w:r>
      <w:r w:rsidR="00A974C6">
        <w:rPr>
          <w:rFonts w:ascii="Times New Roman" w:hAnsi="Times New Roman" w:cs="Times New Roman"/>
          <w:b/>
          <w:lang w:val="et-EE"/>
        </w:rPr>
        <w:t>lutaguse vald</w:t>
      </w:r>
      <w:r w:rsidR="00B03C10">
        <w:rPr>
          <w:rFonts w:ascii="Times New Roman" w:hAnsi="Times New Roman" w:cs="Times New Roman"/>
          <w:b/>
          <w:lang w:val="et-EE"/>
        </w:rPr>
        <w:t>)</w:t>
      </w:r>
    </w:p>
    <w:p w14:paraId="1554CE3A" w14:textId="77777777" w:rsidR="007D2A09" w:rsidRDefault="007D2A09" w:rsidP="00801D44">
      <w:pPr>
        <w:jc w:val="both"/>
        <w:rPr>
          <w:rFonts w:ascii="Times New Roman" w:hAnsi="Times New Roman" w:cs="Times New Roman"/>
          <w:lang w:val="et-EE"/>
        </w:rPr>
      </w:pPr>
    </w:p>
    <w:p w14:paraId="414F7701" w14:textId="77777777" w:rsidR="005928E5" w:rsidRDefault="005928E5" w:rsidP="00962DD4">
      <w:pPr>
        <w:jc w:val="both"/>
        <w:rPr>
          <w:rFonts w:ascii="Times New Roman" w:hAnsi="Times New Roman" w:cs="Times New Roman"/>
          <w:lang w:val="et-EE"/>
        </w:rPr>
      </w:pPr>
    </w:p>
    <w:p w14:paraId="11F473F7" w14:textId="71382DBE" w:rsidR="00343831" w:rsidRDefault="00F902C2" w:rsidP="00F902C2">
      <w:pPr>
        <w:jc w:val="both"/>
        <w:rPr>
          <w:rFonts w:ascii="Times New Roman" w:hAnsi="Times New Roman" w:cs="Times New Roman"/>
          <w:lang w:val="et-EE"/>
        </w:rPr>
      </w:pPr>
      <w:r w:rsidRPr="00F902C2">
        <w:rPr>
          <w:rFonts w:ascii="Times New Roman" w:hAnsi="Times New Roman" w:cs="Times New Roman"/>
          <w:lang w:val="et-EE"/>
        </w:rPr>
        <w:t>Alutaguse Vallavalitsus</w:t>
      </w:r>
      <w:r w:rsidR="005B7EFD">
        <w:rPr>
          <w:rFonts w:ascii="Times New Roman" w:hAnsi="Times New Roman" w:cs="Times New Roman"/>
          <w:lang w:val="et-EE"/>
        </w:rPr>
        <w:t xml:space="preserve"> algatas </w:t>
      </w:r>
      <w:r w:rsidRPr="00F902C2">
        <w:rPr>
          <w:rFonts w:ascii="Times New Roman" w:hAnsi="Times New Roman" w:cs="Times New Roman"/>
          <w:lang w:val="et-EE"/>
        </w:rPr>
        <w:t xml:space="preserve">Vabariigi Valitsuse 10.03.2022 määruse nr 22 „Iseseisva kasutusvõimaluseta maast maareformi käigus kinnisasjale </w:t>
      </w:r>
      <w:proofErr w:type="spellStart"/>
      <w:r w:rsidRPr="00F902C2">
        <w:rPr>
          <w:rFonts w:ascii="Times New Roman" w:hAnsi="Times New Roman" w:cs="Times New Roman"/>
          <w:lang w:val="et-EE"/>
        </w:rPr>
        <w:t>juurdelõike</w:t>
      </w:r>
      <w:proofErr w:type="spellEnd"/>
      <w:r w:rsidRPr="00F902C2">
        <w:rPr>
          <w:rFonts w:ascii="Times New Roman" w:hAnsi="Times New Roman" w:cs="Times New Roman"/>
          <w:lang w:val="et-EE"/>
        </w:rPr>
        <w:t xml:space="preserve"> tegemise kord“ </w:t>
      </w:r>
      <w:r w:rsidR="005B7EFD" w:rsidRPr="007D2A09">
        <w:rPr>
          <w:rFonts w:ascii="Times New Roman" w:hAnsi="Times New Roman" w:cs="Times New Roman"/>
          <w:lang w:val="et-EE"/>
        </w:rPr>
        <w:t>§ 3 lõike 1 alusel</w:t>
      </w:r>
      <w:r w:rsidR="005B7EFD" w:rsidRPr="00F902C2">
        <w:rPr>
          <w:rFonts w:ascii="Times New Roman" w:hAnsi="Times New Roman" w:cs="Times New Roman"/>
          <w:lang w:val="et-EE"/>
        </w:rPr>
        <w:t xml:space="preserve"> </w:t>
      </w:r>
      <w:r w:rsidRPr="00F902C2">
        <w:rPr>
          <w:rFonts w:ascii="Times New Roman" w:hAnsi="Times New Roman" w:cs="Times New Roman"/>
          <w:lang w:val="et-EE"/>
        </w:rPr>
        <w:t xml:space="preserve">Ida-Viru maakonnas Alutaguse vallas </w:t>
      </w:r>
      <w:r w:rsidR="00D375F6">
        <w:rPr>
          <w:rFonts w:ascii="Times New Roman" w:hAnsi="Times New Roman" w:cs="Times New Roman"/>
          <w:lang w:val="et-EE"/>
        </w:rPr>
        <w:t xml:space="preserve">Puhatu </w:t>
      </w:r>
      <w:r w:rsidRPr="00F902C2">
        <w:rPr>
          <w:rFonts w:ascii="Times New Roman" w:hAnsi="Times New Roman" w:cs="Times New Roman"/>
          <w:lang w:val="et-EE"/>
        </w:rPr>
        <w:t xml:space="preserve">külas asuvale </w:t>
      </w:r>
      <w:r w:rsidR="00D375F6">
        <w:rPr>
          <w:rFonts w:ascii="Times New Roman" w:hAnsi="Times New Roman" w:cs="Times New Roman"/>
          <w:lang w:val="et-EE"/>
        </w:rPr>
        <w:t>Allika</w:t>
      </w:r>
      <w:r w:rsidRPr="00F902C2">
        <w:rPr>
          <w:rFonts w:ascii="Times New Roman" w:hAnsi="Times New Roman" w:cs="Times New Roman"/>
          <w:lang w:val="et-EE"/>
        </w:rPr>
        <w:t xml:space="preserve"> kinnisasjale</w:t>
      </w:r>
      <w:r w:rsidR="008019D1">
        <w:rPr>
          <w:rFonts w:ascii="Times New Roman" w:hAnsi="Times New Roman" w:cs="Times New Roman"/>
          <w:lang w:val="et-EE"/>
        </w:rPr>
        <w:t xml:space="preserve"> (</w:t>
      </w:r>
      <w:proofErr w:type="spellStart"/>
      <w:r w:rsidR="008019D1">
        <w:rPr>
          <w:rFonts w:ascii="Times New Roman" w:hAnsi="Times New Roman" w:cs="Times New Roman"/>
          <w:lang w:val="et-EE"/>
        </w:rPr>
        <w:t>kü</w:t>
      </w:r>
      <w:proofErr w:type="spellEnd"/>
      <w:r w:rsidR="008019D1">
        <w:rPr>
          <w:rFonts w:ascii="Times New Roman" w:hAnsi="Times New Roman" w:cs="Times New Roman"/>
          <w:lang w:val="et-EE"/>
        </w:rPr>
        <w:t xml:space="preserve"> </w:t>
      </w:r>
      <w:r w:rsidR="005B7EFD">
        <w:rPr>
          <w:rFonts w:ascii="Times New Roman" w:hAnsi="Times New Roman" w:cs="Times New Roman"/>
          <w:lang w:val="et-EE"/>
        </w:rPr>
        <w:t>22901:005:0131)</w:t>
      </w:r>
      <w:r w:rsidRPr="00F902C2">
        <w:rPr>
          <w:rFonts w:ascii="Times New Roman" w:hAnsi="Times New Roman" w:cs="Times New Roman"/>
          <w:lang w:val="et-EE"/>
        </w:rPr>
        <w:t xml:space="preserve"> </w:t>
      </w:r>
      <w:proofErr w:type="spellStart"/>
      <w:r w:rsidRPr="00F902C2">
        <w:rPr>
          <w:rFonts w:ascii="Times New Roman" w:hAnsi="Times New Roman" w:cs="Times New Roman"/>
          <w:lang w:val="et-EE"/>
        </w:rPr>
        <w:t>juurdelõike</w:t>
      </w:r>
      <w:proofErr w:type="spellEnd"/>
      <w:r w:rsidRPr="00F902C2">
        <w:rPr>
          <w:rFonts w:ascii="Times New Roman" w:hAnsi="Times New Roman" w:cs="Times New Roman"/>
          <w:lang w:val="et-EE"/>
        </w:rPr>
        <w:t xml:space="preserve"> liitmise</w:t>
      </w:r>
      <w:r w:rsidR="005B7EFD">
        <w:rPr>
          <w:rFonts w:ascii="Times New Roman" w:hAnsi="Times New Roman" w:cs="Times New Roman"/>
          <w:lang w:val="et-EE"/>
        </w:rPr>
        <w:t xml:space="preserve"> menetluse.</w:t>
      </w:r>
      <w:r w:rsidR="00000C95">
        <w:rPr>
          <w:rFonts w:ascii="Times New Roman" w:hAnsi="Times New Roman" w:cs="Times New Roman"/>
          <w:lang w:val="et-EE"/>
        </w:rPr>
        <w:t xml:space="preserve"> </w:t>
      </w:r>
    </w:p>
    <w:p w14:paraId="54A503D6" w14:textId="77777777" w:rsidR="005B7EFD" w:rsidRDefault="005B7EFD" w:rsidP="00F902C2">
      <w:pPr>
        <w:jc w:val="both"/>
        <w:rPr>
          <w:rFonts w:ascii="Times New Roman" w:hAnsi="Times New Roman" w:cs="Times New Roman"/>
          <w:lang w:val="et-EE"/>
        </w:rPr>
      </w:pPr>
    </w:p>
    <w:p w14:paraId="63D301CB" w14:textId="0F9F4D35" w:rsidR="00F902C2" w:rsidRPr="00F902C2" w:rsidRDefault="00B6549B" w:rsidP="00F902C2">
      <w:pPr>
        <w:jc w:val="both"/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lang w:val="et-EE"/>
        </w:rPr>
        <w:t xml:space="preserve">Liidetav </w:t>
      </w:r>
      <w:r w:rsidR="00765F69">
        <w:rPr>
          <w:rFonts w:ascii="Times New Roman" w:hAnsi="Times New Roman" w:cs="Times New Roman"/>
          <w:lang w:val="et-EE"/>
        </w:rPr>
        <w:t xml:space="preserve">Allikaaugu </w:t>
      </w:r>
      <w:r>
        <w:rPr>
          <w:rFonts w:ascii="Times New Roman" w:hAnsi="Times New Roman" w:cs="Times New Roman"/>
          <w:lang w:val="et-EE"/>
        </w:rPr>
        <w:t xml:space="preserve">katastriüksus </w:t>
      </w:r>
      <w:r w:rsidR="00803854">
        <w:rPr>
          <w:rFonts w:ascii="Times New Roman" w:hAnsi="Times New Roman" w:cs="Times New Roman"/>
          <w:lang w:val="et-EE"/>
        </w:rPr>
        <w:t>13001:001:</w:t>
      </w:r>
      <w:r w:rsidR="006D564A">
        <w:rPr>
          <w:rFonts w:ascii="Times New Roman" w:hAnsi="Times New Roman" w:cs="Times New Roman"/>
          <w:lang w:val="et-EE"/>
        </w:rPr>
        <w:t>0470</w:t>
      </w:r>
      <w:r w:rsidR="00803854">
        <w:rPr>
          <w:rFonts w:ascii="Times New Roman" w:hAnsi="Times New Roman" w:cs="Times New Roman"/>
          <w:lang w:val="et-EE"/>
        </w:rPr>
        <w:t xml:space="preserve"> on moodustatud </w:t>
      </w:r>
      <w:r w:rsidR="00765F69">
        <w:rPr>
          <w:rFonts w:ascii="Times New Roman" w:hAnsi="Times New Roman" w:cs="Times New Roman"/>
          <w:lang w:val="et-EE"/>
        </w:rPr>
        <w:t>reformimata maast, mille pindala on</w:t>
      </w:r>
      <w:r w:rsidR="006D564A">
        <w:rPr>
          <w:rFonts w:ascii="Times New Roman" w:hAnsi="Times New Roman" w:cs="Times New Roman"/>
          <w:lang w:val="et-EE"/>
        </w:rPr>
        <w:t xml:space="preserve"> 1087</w:t>
      </w:r>
      <w:r w:rsidR="00343831">
        <w:rPr>
          <w:rFonts w:ascii="Times New Roman" w:hAnsi="Times New Roman" w:cs="Times New Roman"/>
          <w:lang w:val="et-EE"/>
        </w:rPr>
        <w:t xml:space="preserve"> m</w:t>
      </w:r>
      <w:r w:rsidR="005B7EFD">
        <w:rPr>
          <w:rFonts w:ascii="Times New Roman" w:hAnsi="Times New Roman" w:cs="Times New Roman"/>
          <w:vertAlign w:val="superscript"/>
          <w:lang w:val="et-EE"/>
        </w:rPr>
        <w:t>2</w:t>
      </w:r>
      <w:r w:rsidR="00F902C2" w:rsidRPr="00F902C2">
        <w:rPr>
          <w:rFonts w:ascii="Times New Roman" w:hAnsi="Times New Roman" w:cs="Times New Roman"/>
          <w:lang w:val="et-EE"/>
        </w:rPr>
        <w:t xml:space="preserve">. </w:t>
      </w:r>
    </w:p>
    <w:p w14:paraId="30F8A8CE" w14:textId="77777777" w:rsidR="00F902C2" w:rsidRPr="00F902C2" w:rsidRDefault="00F902C2" w:rsidP="00F902C2">
      <w:pPr>
        <w:jc w:val="both"/>
        <w:rPr>
          <w:rFonts w:ascii="Times New Roman" w:hAnsi="Times New Roman" w:cs="Times New Roman"/>
          <w:lang w:val="et-EE"/>
        </w:rPr>
      </w:pPr>
    </w:p>
    <w:p w14:paraId="55D34792" w14:textId="10692843" w:rsidR="00F902C2" w:rsidRDefault="00F902C2" w:rsidP="00F902C2">
      <w:pPr>
        <w:jc w:val="both"/>
        <w:rPr>
          <w:rFonts w:ascii="Times New Roman" w:hAnsi="Times New Roman" w:cs="Times New Roman"/>
          <w:lang w:val="et-EE"/>
        </w:rPr>
      </w:pPr>
      <w:r w:rsidRPr="00F902C2">
        <w:rPr>
          <w:rFonts w:ascii="Times New Roman" w:hAnsi="Times New Roman" w:cs="Times New Roman"/>
          <w:lang w:val="et-EE"/>
        </w:rPr>
        <w:t xml:space="preserve">Maa- ja Ruumiameti maardlate kaardirakenduse andmetel asub reformimata </w:t>
      </w:r>
      <w:r w:rsidR="00343831">
        <w:rPr>
          <w:rFonts w:ascii="Times New Roman" w:hAnsi="Times New Roman" w:cs="Times New Roman"/>
          <w:lang w:val="et-EE"/>
        </w:rPr>
        <w:t xml:space="preserve">Allikaaugu </w:t>
      </w:r>
      <w:r w:rsidRPr="00F902C2">
        <w:rPr>
          <w:rFonts w:ascii="Times New Roman" w:hAnsi="Times New Roman" w:cs="Times New Roman"/>
          <w:lang w:val="et-EE"/>
        </w:rPr>
        <w:t xml:space="preserve">katastriüksus </w:t>
      </w:r>
      <w:r w:rsidR="00EE3A86">
        <w:rPr>
          <w:rFonts w:ascii="Times New Roman" w:hAnsi="Times New Roman" w:cs="Times New Roman"/>
          <w:lang w:val="et-EE"/>
        </w:rPr>
        <w:t xml:space="preserve">Puhatu uuringuvälja </w:t>
      </w:r>
      <w:r w:rsidR="0014657B">
        <w:rPr>
          <w:rFonts w:ascii="Times New Roman" w:hAnsi="Times New Roman" w:cs="Times New Roman"/>
          <w:lang w:val="et-EE"/>
        </w:rPr>
        <w:t>maa-alal</w:t>
      </w:r>
      <w:r w:rsidR="00C304DF">
        <w:rPr>
          <w:rFonts w:ascii="Times New Roman" w:hAnsi="Times New Roman" w:cs="Times New Roman"/>
          <w:lang w:val="et-EE"/>
        </w:rPr>
        <w:t>.</w:t>
      </w:r>
      <w:r w:rsidR="005B7EFD" w:rsidRPr="005B7EFD">
        <w:rPr>
          <w:rFonts w:ascii="Times New Roman" w:hAnsi="Times New Roman" w:cs="Times New Roman"/>
          <w:lang w:val="et-EE"/>
        </w:rPr>
        <w:t xml:space="preserve"> </w:t>
      </w:r>
      <w:r w:rsidR="005B7EFD" w:rsidRPr="00F902C2">
        <w:rPr>
          <w:rFonts w:ascii="Times New Roman" w:hAnsi="Times New Roman" w:cs="Times New Roman"/>
          <w:lang w:val="et-EE"/>
        </w:rPr>
        <w:t>Maapõueseaduse § 15 lõike 1 kohaselt on maapõue seisundit ja kasutamist mõjutavaks tegevuseks vajalik Kliimaministeeriumi või kliimaministri volitusel riigiasutuse, kelle ülesanne on tagada riigi geoloogiaalane pädevus, luba.</w:t>
      </w:r>
    </w:p>
    <w:p w14:paraId="7BBE4EB3" w14:textId="77777777" w:rsidR="005B7EFD" w:rsidRPr="00F902C2" w:rsidRDefault="005B7EFD" w:rsidP="00F902C2">
      <w:pPr>
        <w:jc w:val="both"/>
        <w:rPr>
          <w:rFonts w:ascii="Times New Roman" w:hAnsi="Times New Roman" w:cs="Times New Roman"/>
          <w:lang w:val="et-EE"/>
        </w:rPr>
      </w:pPr>
    </w:p>
    <w:p w14:paraId="256D995D" w14:textId="407B2A69" w:rsidR="00F902C2" w:rsidRDefault="00F902C2" w:rsidP="00F902C2">
      <w:pPr>
        <w:jc w:val="both"/>
        <w:rPr>
          <w:rFonts w:ascii="Times New Roman" w:hAnsi="Times New Roman" w:cs="Times New Roman"/>
          <w:lang w:val="et-EE"/>
        </w:rPr>
      </w:pPr>
      <w:r w:rsidRPr="00F902C2">
        <w:rPr>
          <w:rFonts w:ascii="Times New Roman" w:hAnsi="Times New Roman" w:cs="Times New Roman"/>
          <w:lang w:val="et-EE"/>
        </w:rPr>
        <w:t>Lähtudes eeltoodust</w:t>
      </w:r>
      <w:r w:rsidR="005B7EFD">
        <w:rPr>
          <w:rFonts w:ascii="Times New Roman" w:hAnsi="Times New Roman" w:cs="Times New Roman"/>
          <w:lang w:val="et-EE"/>
        </w:rPr>
        <w:t>,</w:t>
      </w:r>
      <w:r w:rsidRPr="00F902C2">
        <w:rPr>
          <w:rFonts w:ascii="Times New Roman" w:hAnsi="Times New Roman" w:cs="Times New Roman"/>
          <w:lang w:val="et-EE"/>
        </w:rPr>
        <w:t xml:space="preserve"> palume Eesti Geoloogiateenistuse seisukohta, kas reformimata </w:t>
      </w:r>
      <w:r w:rsidR="00C304DF">
        <w:rPr>
          <w:rFonts w:ascii="Times New Roman" w:hAnsi="Times New Roman" w:cs="Times New Roman"/>
          <w:lang w:val="et-EE"/>
        </w:rPr>
        <w:t>Allikaaugu</w:t>
      </w:r>
      <w:r w:rsidR="00013BA2">
        <w:rPr>
          <w:rFonts w:ascii="Times New Roman" w:hAnsi="Times New Roman" w:cs="Times New Roman"/>
          <w:lang w:val="et-EE"/>
        </w:rPr>
        <w:t xml:space="preserve"> </w:t>
      </w:r>
      <w:r w:rsidRPr="00F902C2">
        <w:rPr>
          <w:rFonts w:ascii="Times New Roman" w:hAnsi="Times New Roman" w:cs="Times New Roman"/>
          <w:lang w:val="et-EE"/>
        </w:rPr>
        <w:t xml:space="preserve">katastriüksuse võib liita </w:t>
      </w:r>
      <w:r w:rsidR="00013BA2">
        <w:rPr>
          <w:rFonts w:ascii="Times New Roman" w:hAnsi="Times New Roman" w:cs="Times New Roman"/>
          <w:lang w:val="et-EE"/>
        </w:rPr>
        <w:t xml:space="preserve">ümbritseva </w:t>
      </w:r>
      <w:r w:rsidRPr="00F902C2">
        <w:rPr>
          <w:rFonts w:ascii="Times New Roman" w:hAnsi="Times New Roman" w:cs="Times New Roman"/>
          <w:lang w:val="et-EE"/>
        </w:rPr>
        <w:t xml:space="preserve">eraomandis oleva </w:t>
      </w:r>
      <w:r w:rsidR="00013BA2">
        <w:rPr>
          <w:rFonts w:ascii="Times New Roman" w:hAnsi="Times New Roman" w:cs="Times New Roman"/>
          <w:lang w:val="et-EE"/>
        </w:rPr>
        <w:t xml:space="preserve">Allika </w:t>
      </w:r>
      <w:r w:rsidRPr="00F902C2">
        <w:rPr>
          <w:rFonts w:ascii="Times New Roman" w:hAnsi="Times New Roman" w:cs="Times New Roman"/>
          <w:lang w:val="et-EE"/>
        </w:rPr>
        <w:t>kinnisasjaga.</w:t>
      </w:r>
    </w:p>
    <w:p w14:paraId="16AAF8C2" w14:textId="77777777" w:rsidR="005B7EFD" w:rsidRPr="00F902C2" w:rsidRDefault="005B7EFD" w:rsidP="00F902C2">
      <w:pPr>
        <w:jc w:val="both"/>
        <w:rPr>
          <w:rFonts w:ascii="Times New Roman" w:hAnsi="Times New Roman" w:cs="Times New Roman"/>
          <w:lang w:val="et-EE"/>
        </w:rPr>
      </w:pPr>
    </w:p>
    <w:p w14:paraId="4DFFE9E7" w14:textId="77777777" w:rsidR="001D54D7" w:rsidRDefault="001D54D7" w:rsidP="00962DD4">
      <w:pPr>
        <w:jc w:val="both"/>
        <w:rPr>
          <w:rFonts w:ascii="Times New Roman" w:hAnsi="Times New Roman" w:cs="Times New Roman"/>
          <w:lang w:val="et-EE"/>
        </w:rPr>
      </w:pPr>
    </w:p>
    <w:p w14:paraId="094C7095" w14:textId="77777777" w:rsidR="004A3F6A" w:rsidRDefault="004A3F6A" w:rsidP="00A135AD">
      <w:pPr>
        <w:jc w:val="both"/>
        <w:rPr>
          <w:rFonts w:ascii="Times New Roman" w:hAnsi="Times New Roman" w:cs="Times New Roman"/>
          <w:lang w:val="et-EE"/>
        </w:rPr>
      </w:pPr>
    </w:p>
    <w:p w14:paraId="063B98F8" w14:textId="77777777" w:rsidR="007D2A09" w:rsidRDefault="007D2A09" w:rsidP="00801D44">
      <w:pPr>
        <w:jc w:val="both"/>
        <w:rPr>
          <w:rFonts w:ascii="Times New Roman" w:hAnsi="Times New Roman" w:cs="Times New Roman"/>
          <w:lang w:val="et-EE"/>
        </w:rPr>
      </w:pPr>
    </w:p>
    <w:p w14:paraId="2C95104B" w14:textId="77777777" w:rsidR="001203A8" w:rsidRPr="00932772" w:rsidRDefault="00962798" w:rsidP="00962798">
      <w:pPr>
        <w:rPr>
          <w:rFonts w:ascii="Times New Roman" w:hAnsi="Times New Roman" w:cs="Times New Roman"/>
          <w:lang w:val="et-EE"/>
        </w:rPr>
      </w:pPr>
      <w:r w:rsidRPr="00932772">
        <w:rPr>
          <w:rFonts w:ascii="Times New Roman" w:hAnsi="Times New Roman" w:cs="Times New Roman"/>
          <w:lang w:val="et-EE"/>
        </w:rPr>
        <w:t>Lugupidamisega</w:t>
      </w:r>
    </w:p>
    <w:p w14:paraId="6D9EDCAB" w14:textId="77777777" w:rsidR="00B67757" w:rsidRPr="00932772" w:rsidRDefault="00B67757" w:rsidP="00962798">
      <w:pPr>
        <w:rPr>
          <w:rFonts w:ascii="Times New Roman" w:hAnsi="Times New Roman" w:cs="Times New Roman"/>
          <w:lang w:val="et-EE"/>
        </w:rPr>
      </w:pPr>
    </w:p>
    <w:p w14:paraId="02847AA5" w14:textId="77777777" w:rsidR="00D14C94" w:rsidRPr="00932772" w:rsidRDefault="00D14C94" w:rsidP="00962798">
      <w:pPr>
        <w:rPr>
          <w:rFonts w:ascii="Times New Roman" w:hAnsi="Times New Roman" w:cs="Times New Roman"/>
          <w:lang w:val="et-EE"/>
        </w:rPr>
      </w:pPr>
    </w:p>
    <w:p w14:paraId="2F61BC6C" w14:textId="77777777" w:rsidR="00962798" w:rsidRPr="00932772" w:rsidRDefault="00D14C94" w:rsidP="00962798">
      <w:pPr>
        <w:rPr>
          <w:rFonts w:ascii="Times New Roman" w:hAnsi="Times New Roman" w:cs="Times New Roman"/>
          <w:i/>
          <w:lang w:val="et-EE"/>
        </w:rPr>
      </w:pPr>
      <w:r w:rsidRPr="00932772">
        <w:rPr>
          <w:rFonts w:ascii="Times New Roman" w:hAnsi="Times New Roman" w:cs="Times New Roman"/>
          <w:i/>
          <w:lang w:val="et-EE"/>
        </w:rPr>
        <w:t>/allkirjastatud digitaalselt/</w:t>
      </w:r>
    </w:p>
    <w:p w14:paraId="538642B8" w14:textId="77777777" w:rsidR="00962798" w:rsidRPr="00932772" w:rsidRDefault="00962798" w:rsidP="00962798">
      <w:pPr>
        <w:rPr>
          <w:rFonts w:ascii="Times New Roman" w:hAnsi="Times New Roman" w:cs="Times New Roman"/>
          <w:i/>
          <w:lang w:val="et-EE"/>
        </w:rPr>
      </w:pPr>
    </w:p>
    <w:p w14:paraId="60BA6243" w14:textId="77777777" w:rsidR="003C7F92" w:rsidRDefault="00E11731" w:rsidP="00962798">
      <w:pPr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lang w:val="et-EE"/>
        </w:rPr>
        <w:t>Sirje Allikmaa</w:t>
      </w:r>
    </w:p>
    <w:p w14:paraId="695880E0" w14:textId="77777777" w:rsidR="00360DAC" w:rsidRDefault="00E11731" w:rsidP="00360DAC">
      <w:pPr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lang w:val="et-EE"/>
        </w:rPr>
        <w:t>Maakorraldusspetsialist</w:t>
      </w:r>
    </w:p>
    <w:p w14:paraId="0354F7BB" w14:textId="77777777" w:rsidR="003C7F92" w:rsidRDefault="003C7F92" w:rsidP="00360DAC">
      <w:pPr>
        <w:rPr>
          <w:rFonts w:ascii="Times New Roman" w:hAnsi="Times New Roman" w:cs="Times New Roman"/>
          <w:lang w:val="et-EE"/>
        </w:rPr>
      </w:pPr>
    </w:p>
    <w:p w14:paraId="2620E9CD" w14:textId="77777777" w:rsidR="003C7F92" w:rsidRDefault="003C7F92" w:rsidP="00360DAC">
      <w:pPr>
        <w:rPr>
          <w:rFonts w:ascii="Times New Roman" w:hAnsi="Times New Roman" w:cs="Times New Roman"/>
          <w:lang w:val="et-EE"/>
        </w:rPr>
      </w:pPr>
    </w:p>
    <w:p w14:paraId="57B6349D" w14:textId="77777777" w:rsidR="003C7F92" w:rsidRDefault="003C7F92" w:rsidP="00360DAC">
      <w:pPr>
        <w:rPr>
          <w:rFonts w:ascii="Times New Roman" w:hAnsi="Times New Roman" w:cs="Times New Roman"/>
          <w:lang w:val="et-EE"/>
        </w:rPr>
      </w:pPr>
    </w:p>
    <w:p w14:paraId="040D4E65" w14:textId="77777777" w:rsidR="003C7F92" w:rsidRDefault="003C7F92" w:rsidP="00360DAC">
      <w:pPr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lang w:val="et-EE"/>
        </w:rPr>
        <w:t>Sirje Allikmaa:</w:t>
      </w:r>
    </w:p>
    <w:p w14:paraId="0D8526A0" w14:textId="77777777" w:rsidR="003C7F92" w:rsidRDefault="003C7F92" w:rsidP="00360DAC">
      <w:pPr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lang w:val="et-EE"/>
        </w:rPr>
        <w:t>58367400</w:t>
      </w:r>
    </w:p>
    <w:p w14:paraId="3C5335AC" w14:textId="77777777" w:rsidR="00FB059D" w:rsidRDefault="00FB059D" w:rsidP="00360DAC">
      <w:pPr>
        <w:rPr>
          <w:rFonts w:ascii="Times New Roman" w:hAnsi="Times New Roman" w:cs="Times New Roman"/>
          <w:lang w:val="et-EE"/>
        </w:rPr>
      </w:pPr>
    </w:p>
    <w:p w14:paraId="0820B84E" w14:textId="69921117" w:rsidR="00FB059D" w:rsidRDefault="00FB059D" w:rsidP="00360DAC">
      <w:pPr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lang w:val="et-EE"/>
        </w:rPr>
        <w:t>Lisa: maakorralduskava</w:t>
      </w:r>
    </w:p>
    <w:sectPr w:rsidR="00FB059D" w:rsidSect="00962798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454" w:right="680" w:bottom="510" w:left="1701" w:header="624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A8801" w14:textId="77777777" w:rsidR="00DC391B" w:rsidRDefault="00DC391B" w:rsidP="00482722">
      <w:r>
        <w:separator/>
      </w:r>
    </w:p>
  </w:endnote>
  <w:endnote w:type="continuationSeparator" w:id="0">
    <w:p w14:paraId="38BB074A" w14:textId="77777777" w:rsidR="00DC391B" w:rsidRDefault="00DC391B" w:rsidP="00482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pectral">
    <w:altName w:val="Calibri"/>
    <w:charset w:val="00"/>
    <w:family w:val="auto"/>
    <w:pitch w:val="variable"/>
    <w:sig w:usb0="E000027F" w:usb1="4000E43B" w:usb2="00000000" w:usb3="00000000" w:csb0="00000197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7049356"/>
      <w:docPartObj>
        <w:docPartGallery w:val="Page Numbers (Bottom of Page)"/>
        <w:docPartUnique/>
      </w:docPartObj>
    </w:sdtPr>
    <w:sdtEndPr/>
    <w:sdtContent>
      <w:p w14:paraId="540EBD04" w14:textId="77777777" w:rsidR="00962798" w:rsidRDefault="00962798">
        <w:pPr>
          <w:pStyle w:val="Jalu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5C81" w:rsidRPr="00255C81">
          <w:rPr>
            <w:noProof/>
            <w:lang w:val="et-EE"/>
          </w:rPr>
          <w:t>2</w:t>
        </w:r>
        <w:r>
          <w:fldChar w:fldCharType="end"/>
        </w:r>
      </w:p>
    </w:sdtContent>
  </w:sdt>
  <w:p w14:paraId="5476159F" w14:textId="77777777" w:rsidR="00962798" w:rsidRDefault="00962798">
    <w:pPr>
      <w:pStyle w:val="Jalus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8B517" w14:textId="77777777" w:rsidR="00962798" w:rsidRDefault="00962798" w:rsidP="00962798">
    <w:pPr>
      <w:pStyle w:val="Jalus"/>
      <w:tabs>
        <w:tab w:val="clear" w:pos="4680"/>
        <w:tab w:val="clear" w:pos="9360"/>
        <w:tab w:val="left" w:pos="1344"/>
      </w:tabs>
    </w:pPr>
    <w:r>
      <w:tab/>
    </w:r>
  </w:p>
  <w:tbl>
    <w:tblPr>
      <w:tblW w:w="0" w:type="auto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794"/>
      <w:gridCol w:w="3118"/>
      <w:gridCol w:w="2830"/>
    </w:tblGrid>
    <w:tr w:rsidR="00962798" w:rsidRPr="00EF1066" w14:paraId="62462534" w14:textId="77777777" w:rsidTr="008E6B81">
      <w:trPr>
        <w:trHeight w:val="284"/>
      </w:trPr>
      <w:tc>
        <w:tcPr>
          <w:tcW w:w="3794" w:type="dxa"/>
        </w:tcPr>
        <w:p w14:paraId="65E7F7EA" w14:textId="77777777" w:rsidR="00962798" w:rsidRPr="00EF1066" w:rsidRDefault="00962798" w:rsidP="00962798">
          <w:pPr>
            <w:tabs>
              <w:tab w:val="center" w:pos="4153"/>
              <w:tab w:val="right" w:pos="8306"/>
            </w:tabs>
            <w:rPr>
              <w:rFonts w:ascii="Times New Roman" w:eastAsia="Times New Roman" w:hAnsi="Times New Roman" w:cs="Times New Roman"/>
              <w:sz w:val="20"/>
              <w:szCs w:val="20"/>
              <w:lang w:val="et-EE" w:eastAsia="et-EE"/>
            </w:rPr>
          </w:pPr>
        </w:p>
        <w:p w14:paraId="0F1EAD92" w14:textId="77777777" w:rsidR="00962798" w:rsidRPr="00EF1066" w:rsidRDefault="00962798" w:rsidP="00962798">
          <w:pPr>
            <w:tabs>
              <w:tab w:val="center" w:pos="4153"/>
              <w:tab w:val="right" w:pos="8306"/>
            </w:tabs>
            <w:rPr>
              <w:rFonts w:ascii="Times New Roman" w:eastAsia="Times New Roman" w:hAnsi="Times New Roman" w:cs="Times New Roman"/>
              <w:sz w:val="20"/>
              <w:szCs w:val="20"/>
              <w:lang w:val="et-EE" w:eastAsia="et-EE"/>
            </w:rPr>
          </w:pPr>
          <w:r w:rsidRPr="00EF1066">
            <w:rPr>
              <w:rFonts w:ascii="Times New Roman" w:eastAsia="Times New Roman" w:hAnsi="Times New Roman" w:cs="Times New Roman"/>
              <w:sz w:val="20"/>
              <w:szCs w:val="20"/>
              <w:lang w:val="et-EE" w:eastAsia="et-EE"/>
            </w:rPr>
            <w:t>Tartu mnt 56 Iisaku alevik</w:t>
          </w:r>
        </w:p>
        <w:p w14:paraId="26F57130" w14:textId="77777777" w:rsidR="00962798" w:rsidRPr="00EF1066" w:rsidRDefault="00962798" w:rsidP="00962798">
          <w:pPr>
            <w:tabs>
              <w:tab w:val="center" w:pos="4153"/>
              <w:tab w:val="right" w:pos="8306"/>
            </w:tabs>
            <w:rPr>
              <w:rFonts w:ascii="Times New Roman" w:eastAsia="Times New Roman" w:hAnsi="Times New Roman" w:cs="Times New Roman"/>
              <w:sz w:val="20"/>
              <w:szCs w:val="20"/>
              <w:lang w:val="et-EE" w:eastAsia="et-EE"/>
            </w:rPr>
          </w:pPr>
          <w:r w:rsidRPr="00EF1066">
            <w:rPr>
              <w:rFonts w:ascii="Times New Roman" w:eastAsia="Times New Roman" w:hAnsi="Times New Roman" w:cs="Times New Roman"/>
              <w:sz w:val="20"/>
              <w:szCs w:val="20"/>
              <w:lang w:val="et-EE" w:eastAsia="et-EE"/>
            </w:rPr>
            <w:t>Alutaguse vald</w:t>
          </w:r>
        </w:p>
        <w:p w14:paraId="31040C4A" w14:textId="77777777" w:rsidR="00962798" w:rsidRPr="00EF1066" w:rsidRDefault="00962798" w:rsidP="00962798">
          <w:pPr>
            <w:tabs>
              <w:tab w:val="center" w:pos="4153"/>
              <w:tab w:val="right" w:pos="8306"/>
            </w:tabs>
            <w:rPr>
              <w:rFonts w:ascii="Times New Roman" w:eastAsia="Times New Roman" w:hAnsi="Times New Roman" w:cs="Times New Roman"/>
              <w:sz w:val="20"/>
              <w:szCs w:val="20"/>
              <w:lang w:val="et-EE" w:eastAsia="et-EE"/>
            </w:rPr>
          </w:pPr>
          <w:r w:rsidRPr="00EF1066">
            <w:rPr>
              <w:rFonts w:ascii="Times New Roman" w:eastAsia="Times New Roman" w:hAnsi="Times New Roman" w:cs="Times New Roman"/>
              <w:sz w:val="20"/>
              <w:szCs w:val="20"/>
              <w:lang w:val="et-EE" w:eastAsia="et-EE"/>
            </w:rPr>
            <w:t>41101 Ida-Virumaa</w:t>
          </w:r>
        </w:p>
      </w:tc>
      <w:tc>
        <w:tcPr>
          <w:tcW w:w="3118" w:type="dxa"/>
        </w:tcPr>
        <w:p w14:paraId="03584229" w14:textId="77777777" w:rsidR="00962798" w:rsidRPr="00EF1066" w:rsidRDefault="00962798" w:rsidP="00962798">
          <w:pPr>
            <w:tabs>
              <w:tab w:val="center" w:pos="4153"/>
              <w:tab w:val="right" w:pos="8306"/>
            </w:tabs>
            <w:rPr>
              <w:rFonts w:ascii="Times New Roman" w:eastAsia="Times New Roman" w:hAnsi="Times New Roman" w:cs="Times New Roman"/>
              <w:sz w:val="20"/>
              <w:szCs w:val="20"/>
              <w:lang w:val="et-EE" w:eastAsia="et-EE"/>
            </w:rPr>
          </w:pPr>
        </w:p>
        <w:p w14:paraId="6BEED91D" w14:textId="77777777" w:rsidR="00962798" w:rsidRPr="00EF1066" w:rsidRDefault="00962798" w:rsidP="00962798">
          <w:pPr>
            <w:tabs>
              <w:tab w:val="center" w:pos="4153"/>
              <w:tab w:val="right" w:pos="8306"/>
            </w:tabs>
            <w:rPr>
              <w:rFonts w:ascii="Times New Roman" w:eastAsia="Times New Roman" w:hAnsi="Times New Roman" w:cs="Times New Roman"/>
              <w:sz w:val="20"/>
              <w:szCs w:val="20"/>
              <w:lang w:val="et-EE" w:eastAsia="et-EE"/>
            </w:rPr>
          </w:pPr>
          <w:r w:rsidRPr="00EF1066">
            <w:rPr>
              <w:rFonts w:ascii="Times New Roman" w:eastAsia="Times New Roman" w:hAnsi="Times New Roman" w:cs="Times New Roman"/>
              <w:sz w:val="20"/>
              <w:szCs w:val="20"/>
              <w:lang w:val="et-EE" w:eastAsia="et-EE"/>
            </w:rPr>
            <w:t>Tel:   3 366 901</w:t>
          </w:r>
        </w:p>
        <w:p w14:paraId="450C0C8B" w14:textId="77777777" w:rsidR="00962798" w:rsidRPr="00EF1066" w:rsidRDefault="00962798" w:rsidP="00962798">
          <w:pPr>
            <w:tabs>
              <w:tab w:val="center" w:pos="4153"/>
              <w:tab w:val="right" w:pos="8306"/>
            </w:tabs>
            <w:rPr>
              <w:rFonts w:ascii="Times New Roman" w:eastAsia="Times New Roman" w:hAnsi="Times New Roman" w:cs="Times New Roman"/>
              <w:sz w:val="20"/>
              <w:szCs w:val="20"/>
              <w:lang w:val="et-EE" w:eastAsia="et-EE"/>
            </w:rPr>
          </w:pPr>
          <w:r w:rsidRPr="00EF1066">
            <w:rPr>
              <w:rFonts w:ascii="Times New Roman" w:eastAsia="Times New Roman" w:hAnsi="Times New Roman" w:cs="Times New Roman"/>
              <w:sz w:val="20"/>
              <w:szCs w:val="20"/>
              <w:lang w:val="et-EE" w:eastAsia="et-EE"/>
            </w:rPr>
            <w:t xml:space="preserve">E-post: </w:t>
          </w:r>
          <w:hyperlink r:id="rId1" w:history="1">
            <w:r w:rsidRPr="00EF1066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et-EE" w:eastAsia="et-EE"/>
              </w:rPr>
              <w:t>info@alutagusevald.ee</w:t>
            </w:r>
          </w:hyperlink>
          <w:r w:rsidRPr="00EF1066">
            <w:rPr>
              <w:rFonts w:ascii="Times New Roman" w:eastAsia="Times New Roman" w:hAnsi="Times New Roman" w:cs="Times New Roman"/>
              <w:sz w:val="20"/>
              <w:szCs w:val="20"/>
              <w:lang w:val="et-EE" w:eastAsia="et-EE"/>
            </w:rPr>
            <w:t xml:space="preserve"> </w:t>
          </w:r>
        </w:p>
        <w:p w14:paraId="7A4A169F" w14:textId="77777777" w:rsidR="00962798" w:rsidRPr="00EF1066" w:rsidRDefault="00962798" w:rsidP="00962798">
          <w:pPr>
            <w:tabs>
              <w:tab w:val="center" w:pos="4153"/>
              <w:tab w:val="right" w:pos="8306"/>
            </w:tabs>
            <w:rPr>
              <w:rFonts w:ascii="Times New Roman" w:eastAsia="Times New Roman" w:hAnsi="Times New Roman" w:cs="Times New Roman"/>
              <w:sz w:val="20"/>
              <w:szCs w:val="20"/>
              <w:lang w:val="et-EE" w:eastAsia="et-EE"/>
            </w:rPr>
          </w:pPr>
        </w:p>
      </w:tc>
      <w:tc>
        <w:tcPr>
          <w:tcW w:w="2830" w:type="dxa"/>
        </w:tcPr>
        <w:p w14:paraId="0752C1B5" w14:textId="77777777" w:rsidR="00962798" w:rsidRPr="00EF1066" w:rsidRDefault="00962798" w:rsidP="00962798">
          <w:pPr>
            <w:tabs>
              <w:tab w:val="center" w:pos="4153"/>
              <w:tab w:val="right" w:pos="8306"/>
            </w:tabs>
            <w:rPr>
              <w:rFonts w:ascii="Times New Roman" w:eastAsia="Times New Roman" w:hAnsi="Times New Roman" w:cs="Times New Roman"/>
              <w:sz w:val="20"/>
              <w:szCs w:val="20"/>
              <w:lang w:val="et-EE" w:eastAsia="et-EE"/>
            </w:rPr>
          </w:pPr>
        </w:p>
        <w:p w14:paraId="0CDDFE9F" w14:textId="77777777" w:rsidR="00962798" w:rsidRPr="00EF1066" w:rsidRDefault="00962798" w:rsidP="00962798">
          <w:pPr>
            <w:tabs>
              <w:tab w:val="center" w:pos="4153"/>
              <w:tab w:val="right" w:pos="8306"/>
            </w:tabs>
            <w:rPr>
              <w:rFonts w:ascii="Times New Roman" w:eastAsia="Times New Roman" w:hAnsi="Times New Roman" w:cs="Times New Roman"/>
              <w:sz w:val="20"/>
              <w:szCs w:val="20"/>
              <w:lang w:val="et-EE" w:eastAsia="et-EE"/>
            </w:rPr>
          </w:pPr>
          <w:proofErr w:type="spellStart"/>
          <w:r w:rsidRPr="00EF1066">
            <w:rPr>
              <w:rFonts w:ascii="Times New Roman" w:eastAsia="Times New Roman" w:hAnsi="Times New Roman" w:cs="Times New Roman"/>
              <w:sz w:val="20"/>
              <w:szCs w:val="20"/>
              <w:lang w:val="et-EE" w:eastAsia="et-EE"/>
            </w:rPr>
            <w:t>Reg</w:t>
          </w:r>
          <w:proofErr w:type="spellEnd"/>
          <w:r w:rsidRPr="00EF1066">
            <w:rPr>
              <w:rFonts w:ascii="Times New Roman" w:eastAsia="Times New Roman" w:hAnsi="Times New Roman" w:cs="Times New Roman"/>
              <w:sz w:val="20"/>
              <w:szCs w:val="20"/>
              <w:lang w:val="et-EE" w:eastAsia="et-EE"/>
            </w:rPr>
            <w:t>. nr: 77000281</w:t>
          </w:r>
        </w:p>
        <w:p w14:paraId="3B7DC047" w14:textId="77777777" w:rsidR="00962798" w:rsidRPr="00EF1066" w:rsidRDefault="00962798" w:rsidP="00962798">
          <w:pPr>
            <w:tabs>
              <w:tab w:val="center" w:pos="4153"/>
              <w:tab w:val="right" w:pos="8306"/>
            </w:tabs>
            <w:rPr>
              <w:rFonts w:ascii="Times New Roman" w:eastAsia="Times New Roman" w:hAnsi="Times New Roman" w:cs="Times New Roman"/>
              <w:sz w:val="20"/>
              <w:szCs w:val="20"/>
              <w:lang w:val="et-EE" w:eastAsia="et-EE"/>
            </w:rPr>
          </w:pPr>
          <w:r w:rsidRPr="00EF1066">
            <w:rPr>
              <w:rFonts w:ascii="Times New Roman" w:eastAsia="Times New Roman" w:hAnsi="Times New Roman" w:cs="Times New Roman"/>
              <w:sz w:val="20"/>
              <w:szCs w:val="20"/>
              <w:lang w:val="et-EE" w:eastAsia="et-EE"/>
            </w:rPr>
            <w:t>a/a: EE882200221068420618 Swedbank</w:t>
          </w:r>
        </w:p>
      </w:tc>
    </w:tr>
  </w:tbl>
  <w:p w14:paraId="380E2BAF" w14:textId="77777777" w:rsidR="00A23642" w:rsidRDefault="00A23642" w:rsidP="00962798">
    <w:pPr>
      <w:pStyle w:val="Jalus"/>
      <w:tabs>
        <w:tab w:val="clear" w:pos="4680"/>
        <w:tab w:val="clear" w:pos="9360"/>
        <w:tab w:val="left" w:pos="134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C4F97" w14:textId="77777777" w:rsidR="00DC391B" w:rsidRDefault="00DC391B" w:rsidP="00482722">
      <w:r>
        <w:separator/>
      </w:r>
    </w:p>
  </w:footnote>
  <w:footnote w:type="continuationSeparator" w:id="0">
    <w:p w14:paraId="00A4198E" w14:textId="77777777" w:rsidR="00DC391B" w:rsidRDefault="00DC391B" w:rsidP="004827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4697F" w14:textId="77777777" w:rsidR="00482722" w:rsidRDefault="00482722">
    <w:pPr>
      <w:pStyle w:val="Pis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E527F" w14:textId="77777777" w:rsidR="00A23642" w:rsidRDefault="00962798">
    <w:pPr>
      <w:pStyle w:val="Pis"/>
    </w:pPr>
    <w:r>
      <w:rPr>
        <w:noProof/>
        <w:lang w:val="et-EE" w:eastAsia="et-EE"/>
      </w:rPr>
      <w:drawing>
        <wp:inline distT="0" distB="0" distL="0" distR="0" wp14:anchorId="6EAC50C8" wp14:editId="66849DDB">
          <wp:extent cx="1798320" cy="615950"/>
          <wp:effectExtent l="0" t="0" r="0" b="0"/>
          <wp:docPr id="2" name="Pilt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8320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D02C7"/>
    <w:multiLevelType w:val="hybridMultilevel"/>
    <w:tmpl w:val="7D9E7378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829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066"/>
    <w:rsid w:val="00000C95"/>
    <w:rsid w:val="00004A38"/>
    <w:rsid w:val="000051EB"/>
    <w:rsid w:val="00005F6C"/>
    <w:rsid w:val="00013BA2"/>
    <w:rsid w:val="00022A2F"/>
    <w:rsid w:val="00035935"/>
    <w:rsid w:val="00043ED9"/>
    <w:rsid w:val="00063D71"/>
    <w:rsid w:val="000822A7"/>
    <w:rsid w:val="000908CE"/>
    <w:rsid w:val="000954CA"/>
    <w:rsid w:val="00095C13"/>
    <w:rsid w:val="000B3175"/>
    <w:rsid w:val="000C2BA0"/>
    <w:rsid w:val="000C629E"/>
    <w:rsid w:val="000C6F29"/>
    <w:rsid w:val="000E39BA"/>
    <w:rsid w:val="000F2995"/>
    <w:rsid w:val="000F3B18"/>
    <w:rsid w:val="000F5828"/>
    <w:rsid w:val="00116CE1"/>
    <w:rsid w:val="001203A8"/>
    <w:rsid w:val="001229B8"/>
    <w:rsid w:val="0012468D"/>
    <w:rsid w:val="0012792A"/>
    <w:rsid w:val="00137EC8"/>
    <w:rsid w:val="00142891"/>
    <w:rsid w:val="0014657B"/>
    <w:rsid w:val="001602A2"/>
    <w:rsid w:val="0017155A"/>
    <w:rsid w:val="00171AFE"/>
    <w:rsid w:val="00186D3E"/>
    <w:rsid w:val="001916E1"/>
    <w:rsid w:val="00192B87"/>
    <w:rsid w:val="001B31BC"/>
    <w:rsid w:val="001D54D7"/>
    <w:rsid w:val="001F0F82"/>
    <w:rsid w:val="001F162C"/>
    <w:rsid w:val="001F271B"/>
    <w:rsid w:val="00200B2E"/>
    <w:rsid w:val="00207536"/>
    <w:rsid w:val="00213024"/>
    <w:rsid w:val="00224199"/>
    <w:rsid w:val="00230D29"/>
    <w:rsid w:val="00240FD4"/>
    <w:rsid w:val="00240FE6"/>
    <w:rsid w:val="00242487"/>
    <w:rsid w:val="00247D2E"/>
    <w:rsid w:val="00252EE6"/>
    <w:rsid w:val="00255C81"/>
    <w:rsid w:val="00260ABF"/>
    <w:rsid w:val="00261CCE"/>
    <w:rsid w:val="0027543F"/>
    <w:rsid w:val="00285DFC"/>
    <w:rsid w:val="002A5206"/>
    <w:rsid w:val="002A55E3"/>
    <w:rsid w:val="002D4483"/>
    <w:rsid w:val="002D713F"/>
    <w:rsid w:val="002E0AC6"/>
    <w:rsid w:val="002F415A"/>
    <w:rsid w:val="00311928"/>
    <w:rsid w:val="003154E9"/>
    <w:rsid w:val="003331AC"/>
    <w:rsid w:val="00343831"/>
    <w:rsid w:val="00347615"/>
    <w:rsid w:val="00360DAC"/>
    <w:rsid w:val="00382C75"/>
    <w:rsid w:val="003854A4"/>
    <w:rsid w:val="003914E4"/>
    <w:rsid w:val="003B6724"/>
    <w:rsid w:val="003B7DC5"/>
    <w:rsid w:val="003B7DCB"/>
    <w:rsid w:val="003C400A"/>
    <w:rsid w:val="003C6BA4"/>
    <w:rsid w:val="003C7F92"/>
    <w:rsid w:val="003E144F"/>
    <w:rsid w:val="003E1C73"/>
    <w:rsid w:val="003E75F0"/>
    <w:rsid w:val="003F2745"/>
    <w:rsid w:val="003F2ACE"/>
    <w:rsid w:val="004055B4"/>
    <w:rsid w:val="00410137"/>
    <w:rsid w:val="00412A16"/>
    <w:rsid w:val="00413005"/>
    <w:rsid w:val="004135BC"/>
    <w:rsid w:val="0041559D"/>
    <w:rsid w:val="0042568D"/>
    <w:rsid w:val="00431F1B"/>
    <w:rsid w:val="00433BE7"/>
    <w:rsid w:val="00440AF1"/>
    <w:rsid w:val="00450B89"/>
    <w:rsid w:val="00467C0B"/>
    <w:rsid w:val="00482722"/>
    <w:rsid w:val="0049514F"/>
    <w:rsid w:val="004A3F6A"/>
    <w:rsid w:val="004A45EF"/>
    <w:rsid w:val="004A468A"/>
    <w:rsid w:val="004C095E"/>
    <w:rsid w:val="004C1452"/>
    <w:rsid w:val="004C2058"/>
    <w:rsid w:val="004E6A89"/>
    <w:rsid w:val="004F4BBB"/>
    <w:rsid w:val="004F56A2"/>
    <w:rsid w:val="00533654"/>
    <w:rsid w:val="00534801"/>
    <w:rsid w:val="005408F5"/>
    <w:rsid w:val="005409AB"/>
    <w:rsid w:val="00541981"/>
    <w:rsid w:val="00550B6A"/>
    <w:rsid w:val="00551598"/>
    <w:rsid w:val="00557B03"/>
    <w:rsid w:val="005613B8"/>
    <w:rsid w:val="005662E7"/>
    <w:rsid w:val="0058023A"/>
    <w:rsid w:val="00584C38"/>
    <w:rsid w:val="00586EAE"/>
    <w:rsid w:val="00587B0A"/>
    <w:rsid w:val="00587D22"/>
    <w:rsid w:val="005928E5"/>
    <w:rsid w:val="005A1D4D"/>
    <w:rsid w:val="005A20B1"/>
    <w:rsid w:val="005A7577"/>
    <w:rsid w:val="005B17C5"/>
    <w:rsid w:val="005B24A8"/>
    <w:rsid w:val="005B7EFD"/>
    <w:rsid w:val="005C2B99"/>
    <w:rsid w:val="005D031D"/>
    <w:rsid w:val="005D0878"/>
    <w:rsid w:val="005D2397"/>
    <w:rsid w:val="005D62D1"/>
    <w:rsid w:val="005E0D9F"/>
    <w:rsid w:val="005E2406"/>
    <w:rsid w:val="005E2A64"/>
    <w:rsid w:val="005E6DEE"/>
    <w:rsid w:val="006061B6"/>
    <w:rsid w:val="00611457"/>
    <w:rsid w:val="00623BDD"/>
    <w:rsid w:val="00632D68"/>
    <w:rsid w:val="006371F5"/>
    <w:rsid w:val="00641074"/>
    <w:rsid w:val="00641088"/>
    <w:rsid w:val="0064164D"/>
    <w:rsid w:val="00641DA9"/>
    <w:rsid w:val="00642A00"/>
    <w:rsid w:val="00646AB2"/>
    <w:rsid w:val="0065583A"/>
    <w:rsid w:val="00655BF5"/>
    <w:rsid w:val="0068281C"/>
    <w:rsid w:val="006928D9"/>
    <w:rsid w:val="006B3530"/>
    <w:rsid w:val="006B5F92"/>
    <w:rsid w:val="006D564A"/>
    <w:rsid w:val="006E27D2"/>
    <w:rsid w:val="006E3DF0"/>
    <w:rsid w:val="006F7C5E"/>
    <w:rsid w:val="00710974"/>
    <w:rsid w:val="00723DDC"/>
    <w:rsid w:val="0075479C"/>
    <w:rsid w:val="00762044"/>
    <w:rsid w:val="00765F69"/>
    <w:rsid w:val="00781F4F"/>
    <w:rsid w:val="00793877"/>
    <w:rsid w:val="007C5E1D"/>
    <w:rsid w:val="007D2A09"/>
    <w:rsid w:val="007F43C1"/>
    <w:rsid w:val="007F75B6"/>
    <w:rsid w:val="008019D1"/>
    <w:rsid w:val="00801D44"/>
    <w:rsid w:val="00803854"/>
    <w:rsid w:val="008246E0"/>
    <w:rsid w:val="00826D4B"/>
    <w:rsid w:val="008310DE"/>
    <w:rsid w:val="00834626"/>
    <w:rsid w:val="00863290"/>
    <w:rsid w:val="00867C01"/>
    <w:rsid w:val="008718DF"/>
    <w:rsid w:val="0087270C"/>
    <w:rsid w:val="008A036D"/>
    <w:rsid w:val="008A149A"/>
    <w:rsid w:val="008B0CF8"/>
    <w:rsid w:val="008E09D5"/>
    <w:rsid w:val="008E5B5C"/>
    <w:rsid w:val="008F2216"/>
    <w:rsid w:val="008F2B44"/>
    <w:rsid w:val="008F3345"/>
    <w:rsid w:val="008F68D9"/>
    <w:rsid w:val="009217DF"/>
    <w:rsid w:val="0093234D"/>
    <w:rsid w:val="00932772"/>
    <w:rsid w:val="00933203"/>
    <w:rsid w:val="00940C54"/>
    <w:rsid w:val="00944DAC"/>
    <w:rsid w:val="00952404"/>
    <w:rsid w:val="00961F9D"/>
    <w:rsid w:val="00962798"/>
    <w:rsid w:val="00962DD4"/>
    <w:rsid w:val="00970408"/>
    <w:rsid w:val="009A2293"/>
    <w:rsid w:val="009B6B56"/>
    <w:rsid w:val="009C1174"/>
    <w:rsid w:val="009C5FEC"/>
    <w:rsid w:val="009C63D5"/>
    <w:rsid w:val="009D6862"/>
    <w:rsid w:val="00A00DFD"/>
    <w:rsid w:val="00A135AD"/>
    <w:rsid w:val="00A20813"/>
    <w:rsid w:val="00A23642"/>
    <w:rsid w:val="00A30FEA"/>
    <w:rsid w:val="00A405CB"/>
    <w:rsid w:val="00A4693E"/>
    <w:rsid w:val="00A5475B"/>
    <w:rsid w:val="00A55612"/>
    <w:rsid w:val="00A62E21"/>
    <w:rsid w:val="00A62F46"/>
    <w:rsid w:val="00A645C1"/>
    <w:rsid w:val="00A708F8"/>
    <w:rsid w:val="00A72F9E"/>
    <w:rsid w:val="00A86DF9"/>
    <w:rsid w:val="00A87272"/>
    <w:rsid w:val="00A93AA5"/>
    <w:rsid w:val="00A974C6"/>
    <w:rsid w:val="00AB76D5"/>
    <w:rsid w:val="00AD0135"/>
    <w:rsid w:val="00AD38A4"/>
    <w:rsid w:val="00B03C10"/>
    <w:rsid w:val="00B0772C"/>
    <w:rsid w:val="00B1361A"/>
    <w:rsid w:val="00B13AB9"/>
    <w:rsid w:val="00B141EB"/>
    <w:rsid w:val="00B163FB"/>
    <w:rsid w:val="00B16DB1"/>
    <w:rsid w:val="00B176D7"/>
    <w:rsid w:val="00B3320A"/>
    <w:rsid w:val="00B3624B"/>
    <w:rsid w:val="00B43310"/>
    <w:rsid w:val="00B50B98"/>
    <w:rsid w:val="00B51354"/>
    <w:rsid w:val="00B64BF7"/>
    <w:rsid w:val="00B6549B"/>
    <w:rsid w:val="00B67757"/>
    <w:rsid w:val="00B73967"/>
    <w:rsid w:val="00B746CF"/>
    <w:rsid w:val="00B900BA"/>
    <w:rsid w:val="00B97528"/>
    <w:rsid w:val="00BA29A6"/>
    <w:rsid w:val="00BA5CF9"/>
    <w:rsid w:val="00BC4484"/>
    <w:rsid w:val="00BC47BC"/>
    <w:rsid w:val="00BE5CB9"/>
    <w:rsid w:val="00BE7BCC"/>
    <w:rsid w:val="00C25B98"/>
    <w:rsid w:val="00C304DF"/>
    <w:rsid w:val="00C31D86"/>
    <w:rsid w:val="00C37169"/>
    <w:rsid w:val="00C422A4"/>
    <w:rsid w:val="00C538D7"/>
    <w:rsid w:val="00C7064B"/>
    <w:rsid w:val="00C93251"/>
    <w:rsid w:val="00CA4B15"/>
    <w:rsid w:val="00CB4D0F"/>
    <w:rsid w:val="00CD604B"/>
    <w:rsid w:val="00CD714B"/>
    <w:rsid w:val="00CE3D59"/>
    <w:rsid w:val="00D053CD"/>
    <w:rsid w:val="00D079D8"/>
    <w:rsid w:val="00D12178"/>
    <w:rsid w:val="00D14C94"/>
    <w:rsid w:val="00D16FA3"/>
    <w:rsid w:val="00D3130D"/>
    <w:rsid w:val="00D32978"/>
    <w:rsid w:val="00D3695B"/>
    <w:rsid w:val="00D3755A"/>
    <w:rsid w:val="00D375F6"/>
    <w:rsid w:val="00D51875"/>
    <w:rsid w:val="00D67561"/>
    <w:rsid w:val="00D72E68"/>
    <w:rsid w:val="00D73A81"/>
    <w:rsid w:val="00D8493C"/>
    <w:rsid w:val="00D85A33"/>
    <w:rsid w:val="00D8737F"/>
    <w:rsid w:val="00DA76B7"/>
    <w:rsid w:val="00DC391B"/>
    <w:rsid w:val="00DD1022"/>
    <w:rsid w:val="00DE1CD1"/>
    <w:rsid w:val="00DF2127"/>
    <w:rsid w:val="00DF3C8C"/>
    <w:rsid w:val="00DF453A"/>
    <w:rsid w:val="00DF5862"/>
    <w:rsid w:val="00E021D8"/>
    <w:rsid w:val="00E05F7D"/>
    <w:rsid w:val="00E11731"/>
    <w:rsid w:val="00E136A4"/>
    <w:rsid w:val="00E138EC"/>
    <w:rsid w:val="00E3486B"/>
    <w:rsid w:val="00E34DF0"/>
    <w:rsid w:val="00E367D8"/>
    <w:rsid w:val="00E373E4"/>
    <w:rsid w:val="00E52781"/>
    <w:rsid w:val="00E54A47"/>
    <w:rsid w:val="00E73D3D"/>
    <w:rsid w:val="00E83402"/>
    <w:rsid w:val="00E86623"/>
    <w:rsid w:val="00EA0431"/>
    <w:rsid w:val="00EA5DFD"/>
    <w:rsid w:val="00EA7BBD"/>
    <w:rsid w:val="00EA7C34"/>
    <w:rsid w:val="00EB34C7"/>
    <w:rsid w:val="00EB49F1"/>
    <w:rsid w:val="00EB7931"/>
    <w:rsid w:val="00EC3051"/>
    <w:rsid w:val="00EE3A86"/>
    <w:rsid w:val="00EF1066"/>
    <w:rsid w:val="00EF6A48"/>
    <w:rsid w:val="00F05997"/>
    <w:rsid w:val="00F10EF3"/>
    <w:rsid w:val="00F140BB"/>
    <w:rsid w:val="00F142BC"/>
    <w:rsid w:val="00F16724"/>
    <w:rsid w:val="00F20B7E"/>
    <w:rsid w:val="00F349B0"/>
    <w:rsid w:val="00F3632C"/>
    <w:rsid w:val="00F549FA"/>
    <w:rsid w:val="00F664BE"/>
    <w:rsid w:val="00F67E83"/>
    <w:rsid w:val="00F767D8"/>
    <w:rsid w:val="00F81043"/>
    <w:rsid w:val="00F83E13"/>
    <w:rsid w:val="00F902C2"/>
    <w:rsid w:val="00FA0897"/>
    <w:rsid w:val="00FA37A0"/>
    <w:rsid w:val="00FB059D"/>
    <w:rsid w:val="00FD48D8"/>
    <w:rsid w:val="00FD688D"/>
    <w:rsid w:val="00FE2850"/>
    <w:rsid w:val="00FE2C4A"/>
    <w:rsid w:val="00FE38ED"/>
    <w:rsid w:val="00FF2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A07D92"/>
  <w15:chartTrackingRefBased/>
  <w15:docId w15:val="{88D087CF-D8B6-4183-9666-4BAB3177E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B1361A"/>
    <w:rPr>
      <w:rFonts w:ascii="Spectral" w:hAnsi="Spectral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B1361A"/>
    <w:pPr>
      <w:keepNext/>
      <w:keepLines/>
      <w:spacing w:before="240"/>
      <w:outlineLvl w:val="0"/>
    </w:pPr>
    <w:rPr>
      <w:rFonts w:eastAsiaTheme="majorEastAsia" w:cstheme="majorBidi"/>
      <w:b/>
      <w:color w:val="2F5496" w:themeColor="accent1" w:themeShade="BF"/>
      <w:sz w:val="36"/>
      <w:szCs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B1361A"/>
    <w:rPr>
      <w:rFonts w:ascii="Spectral" w:eastAsiaTheme="majorEastAsia" w:hAnsi="Spectral" w:cstheme="majorBidi"/>
      <w:b/>
      <w:color w:val="2F5496" w:themeColor="accent1" w:themeShade="BF"/>
      <w:sz w:val="36"/>
      <w:szCs w:val="32"/>
    </w:rPr>
  </w:style>
  <w:style w:type="paragraph" w:styleId="Pis">
    <w:name w:val="header"/>
    <w:basedOn w:val="Normaallaad"/>
    <w:link w:val="PisMrk"/>
    <w:uiPriority w:val="99"/>
    <w:unhideWhenUsed/>
    <w:rsid w:val="00482722"/>
    <w:pPr>
      <w:tabs>
        <w:tab w:val="center" w:pos="4680"/>
        <w:tab w:val="right" w:pos="9360"/>
      </w:tabs>
    </w:pPr>
  </w:style>
  <w:style w:type="character" w:customStyle="1" w:styleId="PisMrk">
    <w:name w:val="Päis Märk"/>
    <w:basedOn w:val="Liguvaikefont"/>
    <w:link w:val="Pis"/>
    <w:uiPriority w:val="99"/>
    <w:rsid w:val="00482722"/>
    <w:rPr>
      <w:rFonts w:ascii="Spectral" w:hAnsi="Spectral"/>
    </w:rPr>
  </w:style>
  <w:style w:type="paragraph" w:styleId="Jalus">
    <w:name w:val="footer"/>
    <w:basedOn w:val="Normaallaad"/>
    <w:link w:val="JalusMrk"/>
    <w:uiPriority w:val="99"/>
    <w:unhideWhenUsed/>
    <w:rsid w:val="00482722"/>
    <w:pPr>
      <w:tabs>
        <w:tab w:val="center" w:pos="4680"/>
        <w:tab w:val="right" w:pos="9360"/>
      </w:tabs>
    </w:pPr>
  </w:style>
  <w:style w:type="character" w:customStyle="1" w:styleId="JalusMrk">
    <w:name w:val="Jalus Märk"/>
    <w:basedOn w:val="Liguvaikefont"/>
    <w:link w:val="Jalus"/>
    <w:uiPriority w:val="99"/>
    <w:rsid w:val="00482722"/>
    <w:rPr>
      <w:rFonts w:ascii="Spectral" w:hAnsi="Spectral"/>
    </w:rPr>
  </w:style>
  <w:style w:type="character" w:styleId="Hperlink">
    <w:name w:val="Hyperlink"/>
    <w:basedOn w:val="Liguvaikefont"/>
    <w:uiPriority w:val="99"/>
    <w:unhideWhenUsed/>
    <w:rsid w:val="00962798"/>
    <w:rPr>
      <w:color w:val="0563C1" w:themeColor="hyperlink"/>
      <w:u w:val="single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D14C94"/>
    <w:rPr>
      <w:rFonts w:ascii="Segoe UI" w:hAnsi="Segoe UI" w:cs="Segoe UI"/>
      <w:sz w:val="18"/>
      <w:szCs w:val="18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D14C94"/>
    <w:rPr>
      <w:rFonts w:ascii="Segoe UI" w:hAnsi="Segoe UI" w:cs="Segoe UI"/>
      <w:sz w:val="18"/>
      <w:szCs w:val="18"/>
    </w:rPr>
  </w:style>
  <w:style w:type="paragraph" w:styleId="Loendilik">
    <w:name w:val="List Paragraph"/>
    <w:basedOn w:val="Normaallaad"/>
    <w:uiPriority w:val="34"/>
    <w:qFormat/>
    <w:rsid w:val="00D675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alutagusevald.ee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ulk\AppData\Local\Microsoft\Windows\INetCache\Content.Outlook\CLIG9EG8\Alutaguse_vald_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15FB618-518A-4216-8F4D-E69C528BD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Alutaguse_vald_C</Template>
  <TotalTime>28</TotalTime>
  <Pages>1</Pages>
  <Words>185</Words>
  <Characters>1075</Characters>
  <Application>Microsoft Office Word</Application>
  <DocSecurity>0</DocSecurity>
  <Lines>8</Lines>
  <Paragraphs>2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Kesküla</dc:creator>
  <cp:keywords/>
  <dc:description/>
  <cp:lastModifiedBy>Sirje Allikmaa</cp:lastModifiedBy>
  <cp:revision>26</cp:revision>
  <cp:lastPrinted>2018-07-25T12:54:00Z</cp:lastPrinted>
  <dcterms:created xsi:type="dcterms:W3CDTF">2026-09-09T08:09:00Z</dcterms:created>
  <dcterms:modified xsi:type="dcterms:W3CDTF">2026-09-10T11:29:00Z</dcterms:modified>
</cp:coreProperties>
</file>